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75" w:rsidRPr="00DF08A0" w:rsidRDefault="00226375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226375" w:rsidRPr="00DF08A0" w:rsidRDefault="00226375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226375" w:rsidRPr="00DF08A0" w:rsidRDefault="00226375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226375" w:rsidRPr="00201A57" w:rsidTr="00201A57">
        <w:tc>
          <w:tcPr>
            <w:tcW w:w="2957" w:type="dxa"/>
          </w:tcPr>
          <w:p w:rsidR="00226375" w:rsidRPr="00201A57" w:rsidRDefault="00226375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226375" w:rsidRPr="00201A57" w:rsidRDefault="00226375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226375" w:rsidRPr="00201A57" w:rsidRDefault="00226375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226375" w:rsidRPr="00201A57" w:rsidRDefault="00226375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226375" w:rsidRPr="00201A57" w:rsidRDefault="00226375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226375" w:rsidRPr="00201A57" w:rsidTr="00201A57">
        <w:tc>
          <w:tcPr>
            <w:tcW w:w="2957" w:type="dxa"/>
          </w:tcPr>
          <w:p w:rsidR="00226375" w:rsidRDefault="00226375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Алмазов</w:t>
            </w:r>
          </w:p>
          <w:p w:rsidR="00226375" w:rsidRPr="00201A57" w:rsidRDefault="00226375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Владислав Владимирович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226375" w:rsidRPr="00201A57" w:rsidTr="00201A57">
        <w:tc>
          <w:tcPr>
            <w:tcW w:w="2957" w:type="dxa"/>
          </w:tcPr>
          <w:p w:rsidR="00226375" w:rsidRPr="00201A57" w:rsidRDefault="00226375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  <w:r>
              <w:rPr>
                <w:lang w:val="ru-RU"/>
              </w:rPr>
              <w:t>а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226375" w:rsidRPr="00201A57" w:rsidTr="00201A57">
        <w:tc>
          <w:tcPr>
            <w:tcW w:w="2957" w:type="dxa"/>
          </w:tcPr>
          <w:p w:rsidR="00226375" w:rsidRPr="00201A57" w:rsidRDefault="00226375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226375" w:rsidRPr="00201A57" w:rsidRDefault="00226375" w:rsidP="00DB5C70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226375" w:rsidRDefault="00226375"/>
    <w:p w:rsidR="00226375" w:rsidRPr="00D62552" w:rsidRDefault="00226375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226375" w:rsidRDefault="00226375"/>
    <w:sectPr w:rsidR="00226375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26375"/>
    <w:rsid w:val="002E4930"/>
    <w:rsid w:val="003B04B2"/>
    <w:rsid w:val="005F345A"/>
    <w:rsid w:val="006D3BE6"/>
    <w:rsid w:val="00A140DB"/>
    <w:rsid w:val="00C278AE"/>
    <w:rsid w:val="00C3053B"/>
    <w:rsid w:val="00D33427"/>
    <w:rsid w:val="00D62552"/>
    <w:rsid w:val="00DB5C70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76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162</Words>
  <Characters>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2015-05-15T07:24:00Z</dcterms:modified>
</cp:coreProperties>
</file>